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2BE95" w14:textId="756B1F45" w:rsidR="006B2F86" w:rsidRDefault="00155391" w:rsidP="00E71FC3">
      <w:pPr>
        <w:pStyle w:val="NoSpacing"/>
      </w:pPr>
      <w:r>
        <w:rPr>
          <w:u w:val="single"/>
        </w:rPr>
        <w:t>John BONDE</w:t>
      </w:r>
      <w:r>
        <w:t xml:space="preserve">     (fl.1403)</w:t>
      </w:r>
    </w:p>
    <w:p w14:paraId="299B9001" w14:textId="16283E81" w:rsidR="00155391" w:rsidRDefault="00155391" w:rsidP="00E71FC3">
      <w:pPr>
        <w:pStyle w:val="NoSpacing"/>
      </w:pPr>
      <w:r>
        <w:t>of Harwell, Berkshire. Peasant.</w:t>
      </w:r>
    </w:p>
    <w:p w14:paraId="20F2A57E" w14:textId="17C3A952" w:rsidR="00155391" w:rsidRDefault="00155391" w:rsidP="00E71FC3">
      <w:pPr>
        <w:pStyle w:val="NoSpacing"/>
      </w:pPr>
    </w:p>
    <w:p w14:paraId="48435A66" w14:textId="5AEFC9F4" w:rsidR="00155391" w:rsidRDefault="00155391" w:rsidP="00E71FC3">
      <w:pPr>
        <w:pStyle w:val="NoSpacing"/>
      </w:pPr>
    </w:p>
    <w:p w14:paraId="3C2379BF" w14:textId="5301AC4D" w:rsidR="00155391" w:rsidRDefault="00155391" w:rsidP="00E71FC3">
      <w:pPr>
        <w:pStyle w:val="NoSpacing"/>
      </w:pPr>
      <w:r>
        <w:t xml:space="preserve">     in</w:t>
      </w:r>
      <w:r>
        <w:tab/>
        <w:t>1403</w:t>
      </w:r>
      <w:r>
        <w:tab/>
        <w:t>He owned two pewter dishes and saucers.</w:t>
      </w:r>
    </w:p>
    <w:p w14:paraId="3482AF37" w14:textId="77777777" w:rsidR="00155391" w:rsidRDefault="00155391" w:rsidP="00155391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1488A13B" w14:textId="0613DB84" w:rsidR="00155391" w:rsidRDefault="00155391" w:rsidP="00155391">
      <w:pPr>
        <w:pStyle w:val="NoSpacing"/>
      </w:pPr>
      <w:r>
        <w:tab/>
      </w:r>
      <w:r>
        <w:tab/>
        <w:t>pub.1489 Cambridge University Press p.</w:t>
      </w:r>
      <w:r>
        <w:t>173</w:t>
      </w:r>
      <w:r>
        <w:t>)</w:t>
      </w:r>
    </w:p>
    <w:p w14:paraId="42D9137F" w14:textId="1CCDBFFD" w:rsidR="00155391" w:rsidRDefault="00155391" w:rsidP="00155391">
      <w:pPr>
        <w:pStyle w:val="NoSpacing"/>
      </w:pPr>
    </w:p>
    <w:p w14:paraId="1C4B0004" w14:textId="044C484A" w:rsidR="00155391" w:rsidRDefault="00155391" w:rsidP="00155391">
      <w:pPr>
        <w:pStyle w:val="NoSpacing"/>
      </w:pPr>
    </w:p>
    <w:p w14:paraId="7D7DE026" w14:textId="74D5F399" w:rsidR="00155391" w:rsidRDefault="00155391" w:rsidP="00155391">
      <w:pPr>
        <w:pStyle w:val="NoSpacing"/>
      </w:pPr>
      <w:r>
        <w:t>14 January 2020</w:t>
      </w:r>
      <w:bookmarkStart w:id="0" w:name="_GoBack"/>
      <w:bookmarkEnd w:id="0"/>
    </w:p>
    <w:p w14:paraId="023BD8FF" w14:textId="589E1C83" w:rsidR="00155391" w:rsidRPr="00155391" w:rsidRDefault="00155391" w:rsidP="00E71FC3">
      <w:pPr>
        <w:pStyle w:val="NoSpacing"/>
      </w:pPr>
    </w:p>
    <w:sectPr w:rsidR="00155391" w:rsidRPr="001553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6D92C" w14:textId="77777777" w:rsidR="00155391" w:rsidRDefault="00155391" w:rsidP="00E71FC3">
      <w:pPr>
        <w:spacing w:after="0" w:line="240" w:lineRule="auto"/>
      </w:pPr>
      <w:r>
        <w:separator/>
      </w:r>
    </w:p>
  </w:endnote>
  <w:endnote w:type="continuationSeparator" w:id="0">
    <w:p w14:paraId="47336E5C" w14:textId="77777777" w:rsidR="00155391" w:rsidRDefault="001553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39C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62DAC" w14:textId="77777777" w:rsidR="00155391" w:rsidRDefault="00155391" w:rsidP="00E71FC3">
      <w:pPr>
        <w:spacing w:after="0" w:line="240" w:lineRule="auto"/>
      </w:pPr>
      <w:r>
        <w:separator/>
      </w:r>
    </w:p>
  </w:footnote>
  <w:footnote w:type="continuationSeparator" w:id="0">
    <w:p w14:paraId="597EB3C7" w14:textId="77777777" w:rsidR="00155391" w:rsidRDefault="001553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91"/>
    <w:rsid w:val="001553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75754"/>
  <w15:chartTrackingRefBased/>
  <w15:docId w15:val="{40E0696D-9CCB-44AD-B521-8727297B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2020-01-14T19:08:00Z</dcterms:created>
  <dcterms:modified xsi:type="dcterms:W3CDTF">2020-01-14T19:10:00Z</dcterms:modified>
</cp:coreProperties>
</file>